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5A0B2" w14:textId="77777777" w:rsidR="00841D44" w:rsidRDefault="00841D44" w:rsidP="00841D4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Unknown BACON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7EC2C5AB" w14:textId="77777777" w:rsidR="00841D44" w:rsidRDefault="00841D44" w:rsidP="00841D4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11263EBD" w14:textId="77777777" w:rsidR="00841D44" w:rsidRDefault="00841D44" w:rsidP="00841D4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34197D4" w14:textId="77777777" w:rsidR="00841D44" w:rsidRDefault="00841D44" w:rsidP="00841D4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66A5837" w14:textId="77777777" w:rsidR="00841D44" w:rsidRDefault="00841D44" w:rsidP="00841D4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38C6F24D" w14:textId="77777777" w:rsidR="00841D44" w:rsidRDefault="00841D44" w:rsidP="00841D4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34A46E9" w14:textId="77777777" w:rsidR="00841D44" w:rsidRDefault="00841D44" w:rsidP="00841D4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138F2620" w14:textId="77777777" w:rsidR="00841D44" w:rsidRDefault="00841D44" w:rsidP="00841D4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5B6460E" w14:textId="77777777" w:rsidR="00841D44" w:rsidRDefault="00841D44" w:rsidP="00841D4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CAA7C45" w14:textId="77777777" w:rsidR="00841D44" w:rsidRDefault="00841D44" w:rsidP="00841D4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 January 2023</w:t>
      </w:r>
    </w:p>
    <w:p w14:paraId="621E5E9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C772E" w14:textId="77777777" w:rsidR="00841D44" w:rsidRDefault="00841D44" w:rsidP="009139A6">
      <w:r>
        <w:separator/>
      </w:r>
    </w:p>
  </w:endnote>
  <w:endnote w:type="continuationSeparator" w:id="0">
    <w:p w14:paraId="753410B4" w14:textId="77777777" w:rsidR="00841D44" w:rsidRDefault="00841D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38C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DB72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BFF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0379A" w14:textId="77777777" w:rsidR="00841D44" w:rsidRDefault="00841D44" w:rsidP="009139A6">
      <w:r>
        <w:separator/>
      </w:r>
    </w:p>
  </w:footnote>
  <w:footnote w:type="continuationSeparator" w:id="0">
    <w:p w14:paraId="0710326E" w14:textId="77777777" w:rsidR="00841D44" w:rsidRDefault="00841D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EE1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837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5FD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D44"/>
    <w:rsid w:val="000666E0"/>
    <w:rsid w:val="002510B7"/>
    <w:rsid w:val="005C130B"/>
    <w:rsid w:val="00826F5C"/>
    <w:rsid w:val="00841D44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EC980"/>
  <w15:chartTrackingRefBased/>
  <w15:docId w15:val="{744C057B-99DC-46E1-AC8F-FD6AF005E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2023-02-15T14:07:00Z</dcterms:created>
  <dcterms:modified xsi:type="dcterms:W3CDTF">2023-02-15T14:07:00Z</dcterms:modified>
</cp:coreProperties>
</file>